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Twickenham</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Twickenham</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Twickenham</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Twickenham</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Twickenham</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9.2%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Twickenham are estimated to have a score of 1-2 on the PGSI (low-risk gambling), whilst </w:t>
      </w:r>
      <w:r w:rsidRPr="00773DF7">
        <w:rPr>
          <w:rFonts w:ascii="Libre Franklin Light" w:hAnsi="Libre Franklin Light" w:cs="Calibri Light"/>
          <w:b/>
          <w:bCs/>
          <w:color w:val="C45911" w:themeColor="accent2" w:themeShade="BF"/>
        </w:rPr>
        <w:t xml:space="preserve">3.4%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4.1%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72.5% </w:t>
      </w:r>
      <w:r w:rsidRPr="004747BF">
        <w:rPr>
          <w:rFonts w:ascii="Libre Franklin Light" w:eastAsia="Times New Roman" w:hAnsi="Libre Franklin Light" w:cs="Calibri Light"/>
        </w:rPr>
        <w:t xml:space="preserve">of those respondents classified as PGSI 8+ in Twickenham</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Twickenham is estimated to be </w:t>
      </w:r>
      <w:r w:rsidRPr="00773DF7">
        <w:rPr>
          <w:rFonts w:ascii="Libre Franklin Light" w:eastAsia="Times New Roman" w:hAnsi="Libre Franklin Light" w:cs="Calibri Light"/>
          <w:b/>
          <w:bCs/>
          <w:color w:val="C45911" w:themeColor="accent2" w:themeShade="BF"/>
        </w:rPr>
        <w:t xml:space="preserve">£2,572,653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Twickenham</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16.7%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Twickenham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9.2%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Twickenham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3.4%</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Twickenham</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4.1%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Twickenham.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Twickenham</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Twickenham.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Twickenham</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34.4%</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Twickenham</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72.5%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Twickenham.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Twickenham</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34.4%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Twickenham</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Twickenham</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63.4%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Twickenham</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Twickenham</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Twickenham</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£2,572,653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Twickenham</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£41,904</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£866,605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£62,080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£17,460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£32,010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£1,552,594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£2,572,653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Twickenham</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Twickenham</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Twickenham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Twickenham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Twickenham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1.9%</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Twickenham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51.0%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Twickenham</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Twickenham</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18.6%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Twickenham</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19.0%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Twickenham</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Twickenham</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51.0%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Twickenham</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6BDD65C8-40E4-4E31-82F6-3A0C2965BB02}"/>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